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2a9df99" w14:textId="2a9df99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F34CAB">
        <w:rPr>
          <w:rFonts w:cs="Arial"/>
        </w:rPr>
        <w:t>13</w:t>
      </w:r>
      <w:r w:rsidRPr="00BE62FB">
        <w:rPr>
          <w:rFonts w:cs="Arial"/>
        </w:rPr>
        <w:t xml:space="preserve">. </w:t>
      </w:r>
      <w:r w:rsidR="00F34CAB">
        <w:rPr>
          <w:rFonts w:cs="Arial"/>
        </w:rPr>
        <w:t>listopada 2023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041F96">
      <w:pPr>
        <w:jc w:val="center"/>
        <w:rPr>
          <w:rFonts w:cs="Arial"/>
          <w:b/>
        </w:rPr>
      </w:pPr>
      <w:r w:rsidRPr="00041F96">
        <w:rPr>
          <w:rFonts w:cs="Arial"/>
          <w:b/>
        </w:rPr>
        <w:t xml:space="preserve">AUTO SERVIS ŠIJANA </w:t>
      </w:r>
      <w:proofErr w:type="spellStart"/>
      <w:r w:rsidRPr="00041F96">
        <w:rPr>
          <w:rFonts w:cs="Arial"/>
          <w:b/>
        </w:rPr>
        <w:t>j.d.o.o</w:t>
      </w:r>
      <w:proofErr w:type="spellEnd"/>
      <w:r w:rsidRPr="00041F96">
        <w:rPr>
          <w:rFonts w:cs="Arial"/>
          <w:b/>
        </w:rPr>
        <w:t>., OIB: 406586</w:t>
      </w:r>
      <w:r>
        <w:rPr>
          <w:rFonts w:cs="Arial"/>
          <w:b/>
        </w:rPr>
        <w:t xml:space="preserve">62261, Pula, </w:t>
      </w:r>
      <w:proofErr w:type="spellStart"/>
      <w:r>
        <w:rPr>
          <w:rFonts w:cs="Arial"/>
          <w:b/>
        </w:rPr>
        <w:t>Šandaljska</w:t>
      </w:r>
      <w:proofErr w:type="spellEnd"/>
      <w:r>
        <w:rPr>
          <w:rFonts w:cs="Arial"/>
          <w:b/>
        </w:rPr>
        <w:t xml:space="preserve"> ulica 3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041F96">
        <w:rPr>
          <w:rFonts w:cs="Arial"/>
        </w:rPr>
        <w:t>10,15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6639F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D6639F">
        <w:rPr>
          <w:rFonts w:cs="Arial"/>
        </w:rPr>
        <w:t>kolovoza</w:t>
      </w:r>
      <w:r w:rsidR="00F34CAB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F34CAB">
        <w:rPr>
          <w:rFonts w:cs="Arial"/>
        </w:rPr>
        <w:t>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D34D5F" w:rsidR="001A18A5" w:rsidP="004F3811" w:rsidRDefault="001A18A5">
      <w:pPr>
        <w:ind w:right="-288"/>
        <w:jc w:val="both"/>
        <w:rPr>
          <w:rFonts w:cs="Arial"/>
          <w:color w:val="1D1B11" w:themeColor="background2" w:themeShade="1A"/>
        </w:rPr>
      </w:pPr>
    </w:p>
    <w:p w:rsidRPr="00D34D5F" w:rsidR="001A18A5" w:rsidP="001A18A5" w:rsidRDefault="001A18A5">
      <w:pPr>
        <w:ind w:right="-288"/>
        <w:jc w:val="both"/>
        <w:rPr>
          <w:rFonts w:cs="Arial"/>
          <w:color w:val="1D1B11" w:themeColor="background2" w:themeShade="1A"/>
        </w:rPr>
      </w:pPr>
      <w:r w:rsidRPr="00D34D5F">
        <w:rPr>
          <w:rFonts w:cs="Arial"/>
          <w:color w:val="1D1B11" w:themeColor="background2" w:themeShade="1A"/>
        </w:rPr>
        <w:tab/>
        <w:t xml:space="preserve">Uvidom u </w:t>
      </w:r>
      <w:r w:rsidRPr="00D34D5F" w:rsidR="00D34D5F">
        <w:rPr>
          <w:rFonts w:cs="Arial"/>
          <w:color w:val="1D1B11" w:themeColor="background2" w:themeShade="1A"/>
        </w:rPr>
        <w:t>očevidnik neizvršenih osnova za plaćanje sa specifikacijom naplate za dužnika</w:t>
      </w:r>
      <w:r w:rsidRPr="00D34D5F">
        <w:rPr>
          <w:rFonts w:cs="Arial"/>
          <w:color w:val="1D1B11" w:themeColor="background2" w:themeShade="1A"/>
        </w:rPr>
        <w:t xml:space="preserve"> utvrđeno je da je </w:t>
      </w:r>
      <w:r w:rsidRPr="00D34D5F" w:rsidR="000A07A7">
        <w:rPr>
          <w:rFonts w:cs="Arial"/>
          <w:color w:val="1D1B11" w:themeColor="background2" w:themeShade="1A"/>
        </w:rPr>
        <w:t xml:space="preserve">račun dužnika </w:t>
      </w:r>
      <w:proofErr w:type="spellStart"/>
      <w:r w:rsidRPr="00D34D5F" w:rsidR="000A07A7">
        <w:rPr>
          <w:rFonts w:cs="Arial"/>
          <w:color w:val="1D1B11" w:themeColor="background2" w:themeShade="1A"/>
        </w:rPr>
        <w:t>odblokiran</w:t>
      </w:r>
      <w:proofErr w:type="spellEnd"/>
      <w:r w:rsidRPr="00D34D5F" w:rsidR="000A07A7">
        <w:rPr>
          <w:rFonts w:cs="Arial"/>
          <w:color w:val="1D1B11" w:themeColor="background2" w:themeShade="1A"/>
        </w:rPr>
        <w:t xml:space="preserve">. </w:t>
      </w:r>
      <w:r w:rsidRPr="00D34D5F">
        <w:rPr>
          <w:rFonts w:cs="Arial"/>
          <w:color w:val="1D1B11" w:themeColor="background2" w:themeShade="1A"/>
        </w:rPr>
        <w:t xml:space="preserve">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="00742948" w:rsidP="00D34D5F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="00742948" w:rsidP="00742948" w:rsidRDefault="00742948">
      <w:pPr>
        <w:jc w:val="both"/>
      </w:pPr>
      <w:r>
        <w:tab/>
      </w:r>
    </w:p>
    <w:p w:rsidRPr="00D628C8" w:rsidR="00742948" w:rsidP="00742948" w:rsidRDefault="00742948">
      <w:pPr>
        <w:jc w:val="both"/>
      </w:pPr>
      <w:r w:rsidRPr="00D628C8">
        <w:t xml:space="preserve">SUDAC </w:t>
      </w:r>
    </w:p>
    <w:p w:rsidRPr="00D628C8" w:rsidR="00742948" w:rsidP="00742948" w:rsidRDefault="00742948">
      <w:pPr>
        <w:jc w:val="both"/>
      </w:pPr>
    </w:p>
    <w:p w:rsidR="00742948" w:rsidP="00742948" w:rsidRDefault="00742948">
      <w:pPr>
        <w:jc w:val="center"/>
      </w:pPr>
      <w:r w:rsidRPr="00D628C8">
        <w:t>RJEŠAVA</w:t>
      </w:r>
    </w:p>
    <w:p w:rsidR="00742948" w:rsidP="00742948" w:rsidRDefault="00742948"/>
    <w:p w:rsidRPr="00BE62FB" w:rsidR="00742948" w:rsidP="00D34D5F" w:rsidRDefault="00742948">
      <w:pPr>
        <w:jc w:val="both"/>
        <w:rPr>
          <w:rFonts w:cs="Arial"/>
        </w:rPr>
      </w:pPr>
      <w:r>
        <w:tab/>
      </w:r>
      <w:r w:rsidR="00D34D5F">
        <w:t xml:space="preserve">Donijet će se rješenje o obustavi stečajnog postupka.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DB7975">
        <w:rPr>
          <w:rFonts w:cs="Arial"/>
        </w:rPr>
        <w:t>10:</w:t>
      </w:r>
      <w:r w:rsidR="003379AD">
        <w:rPr>
          <w:rFonts w:cs="Arial"/>
        </w:rPr>
        <w:t>20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D34D5F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041F96" w:rsidP="00041F96" w:rsidRDefault="00041F96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323/2023-10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041F96">
      <w:rPr>
        <w:rFonts w:ascii="Arial" w:hAnsi="Arial" w:cs="Arial"/>
      </w:rPr>
      <w:t>323/2023-10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1F96"/>
    <w:rsid w:val="00045B86"/>
    <w:rsid w:val="00070A05"/>
    <w:rsid w:val="0007639B"/>
    <w:rsid w:val="000A00E1"/>
    <w:rsid w:val="000A07A7"/>
    <w:rsid w:val="000A7400"/>
    <w:rsid w:val="000C3BAC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379AD"/>
    <w:rsid w:val="00382C76"/>
    <w:rsid w:val="00395085"/>
    <w:rsid w:val="003E49B3"/>
    <w:rsid w:val="00422082"/>
    <w:rsid w:val="00425C28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12879"/>
    <w:rsid w:val="00742948"/>
    <w:rsid w:val="00753A24"/>
    <w:rsid w:val="00762F0D"/>
    <w:rsid w:val="007C47DC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2DF1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34D5F"/>
    <w:rsid w:val="00D6639F"/>
    <w:rsid w:val="00DB7975"/>
    <w:rsid w:val="00DF0331"/>
    <w:rsid w:val="00E3781E"/>
    <w:rsid w:val="00E51C1E"/>
    <w:rsid w:val="00F02284"/>
    <w:rsid w:val="00F34CAB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2208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2208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22082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22082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22082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listopada 2023.</izvorni_sadrzaj>
    <derivirana_varijabla naziv="DomainObject.StvarniPocetakDatum_1">13. listopada 2023.</derivirana_varijabla>
  </DomainObject.StvarniPocetakDatum>
  <DomainObject.StvarniZavrsetakDatum>
    <izvorni_sadrzaj>13. listopada 2023.</izvorni_sadrzaj>
    <derivirana_varijabla naziv="DomainObject.StvarniZavrsetakDatum_1">13. listopada 2023.</derivirana_varijabla>
  </DomainObject.StvarniZavrsetakDatum>
  <DomainObject.PlaniraniZavrsetakDatum>
    <izvorni_sadrzaj>13. listopada 2023.</izvorni_sadrzaj>
    <derivirana_varijabla naziv="DomainObject.PlaniraniZavrsetakDatum_1">13. listopada 2023.</derivirana_varijabla>
  </DomainObject.PlaniraniZavrsetakDatum>
  <DomainObject.PlaniraniPocetakDatum>
    <izvorni_sadrzaj>13. listopada 2023.</izvorni_sadrzaj>
    <derivirana_varijabla naziv="DomainObject.PlaniraniPocetakDatum_1">13. listopada 2023.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listopada 2023.</izvorni_sadrzaj>
    <derivirana_varijabla naziv="DomainObject.Zapisnik.DatumKreiranja_1">13. listopada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St-323/2023-10</izvorni_sadrzaj>
    <derivirana_varijabla naziv="DomainObject.Zapisnik.Oznaka_1">St-323/2023-10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kolovoza 2023.</izvorni_sadrzaj>
    <derivirana_varijabla naziv="DomainObject.Predmet.DatumIzradeOptuznogAkta_1">1. kolovoza 2023.</derivirana_varijabla>
  </DomainObject.Predmet.DatumIzradeOptuznogAkta>
  <DomainObject.Predmet.DatumIzradeOptuznogAktaFormated>
    <izvorni_sadrzaj>1.8.2023.</izvorni_sadrzaj>
    <derivirana_varijabla naziv="DomainObject.Predmet.DatumIzradeOptuznogAktaFormated_1">1.8.2023.</derivirana_varijabla>
  </DomainObject.Predmet.DatumIzradeOptuznogAktaFormated>
  <DomainObject.Predmet.DatumOsnivanja>
    <izvorni_sadrzaj>1. kolovoza 2023.</izvorni_sadrzaj>
    <derivirana_varijabla naziv="DomainObject.Predmet.DatumOsnivanja_1">1.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2023.</izvorni_sadrzaj>
    <derivirana_varijabla naziv="DomainObject.Predmet.DatumPrimitkaOptuznogAkta_1">1.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St-323/2023</izvorni_sadrzaj>
    <derivirana_varijabla naziv="DomainObject.Predmet.OznakaBroj_1">St-323/2023</derivirana_varijabla>
  </DomainObject.Predmet.OznakaBroj>
  <DomainObject.Predmet.OznakaBrojOptuznogAkta>
    <izvorni_sadrzaj>04-06-23-3218</izvorni_sadrzaj>
    <derivirana_varijabla naziv="DomainObject.Predmet.OznakaBrojOptuznogAkta_1">04-06-23-3218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 ŠIJANA j.d.o.o., Pula zastupanog po punomoćniku Valter Može</izvorni_sadrzaj>
    <derivirana_varijabla naziv="DomainObject.Predmet.ProtustrankaFormated_1">  AUTO SERVIS ŠIJANA j.d.o.o., Pula zastupanog po punomoćniku Valter Može</derivirana_varijabla>
  </DomainObject.Predmet.ProtustrankaFormated>
  <DomainObject.Predmet.ProtustrankaFormatedOIB>
    <izvorni_sadrzaj>  AUTO SERVIS ŠIJANA j.d.o.o., Pula, OIB 40658662261 zastupanog po punomoćniku Valter Može</izvorni_sadrzaj>
    <derivirana_varijabla naziv="DomainObject.Predmet.ProtustrankaFormatedOIB_1">  AUTO SERVIS ŠIJANA j.d.o.o., Pula, OIB 40658662261 zastupanog po punomoćniku Valter Može</derivirana_varijabla>
  </DomainObject.Predmet.ProtustrankaFormatedOIB>
  <DomainObject.Predmet.ProtustrankaFormatedWithAdress>
    <izvorni_sadrzaj> AUTO SERVIS ŠIJANA j.d.o.o., Pula, Šandaljska ulica - Via San Daniele 3, 52100 Pula zastupanog po punomoćniku Valter Može</izvorni_sadrzaj>
    <derivirana_varijabla naziv="DomainObject.Predmet.ProtustrankaFormatedWithAdress_1"> AUTO SERVIS ŠIJANA j.d.o.o., Pula, Šandaljska ulica - Via San Daniele 3, 52100 Pula zastupanog po punomoćniku Valter Može</derivirana_varijabla>
  </DomainObject.Predmet.ProtustrankaFormatedWithAdress>
  <DomainObject.Predmet.ProtustrankaFormatedWithAdressOIB>
    <izvorni_sadrzaj> AUTO SERVIS ŠIJANA j.d.o.o., Pula, OIB 40658662261, Šandaljska ulica - Via San Daniele 3, 52100 Pula zastupanog po punomoćniku Valter Može</izvorni_sadrzaj>
    <derivirana_varijabla naziv="DomainObject.Predmet.ProtustrankaFormatedWithAdressOIB_1"> AUTO SERVIS ŠIJANA j.d.o.o., Pula, OIB 40658662261, Šandaljska ulica - Via San Daniele 3, 52100 Pula zastupanog po punomoćniku Valter Može</derivirana_varijabla>
  </DomainObject.Predmet.ProtustrankaFormatedWithAdressOIB>
  <DomainObject.Predmet.ProtustrankaWithAdress>
    <izvorni_sadrzaj>AUTO SERVIS ŠIJANA j.d.o.o., Pula Šandaljska ulica - Via San Daniele 3, 52100 Pula</izvorni_sadrzaj>
    <derivirana_varijabla naziv="DomainObject.Predmet.ProtustrankaWithAdress_1">AUTO SERVIS ŠIJANA j.d.o.o., Pula Šandaljska ulica - Via San Daniele 3, 52100 Pula</derivirana_varijabla>
  </DomainObject.Predmet.ProtustrankaWithAdress>
  <DomainObject.Predmet.ProtustrankaWithAdressOIB>
    <izvorni_sadrzaj>AUTO SERVIS ŠIJANA j.d.o.o., Pula, OIB 40658662261, Šandaljska ulica - Via San Daniele 3, 52100 Pula</izvorni_sadrzaj>
    <derivirana_varijabla naziv="DomainObject.Predmet.ProtustrankaWithAdressOIB_1">AUTO SERVIS ŠIJANA j.d.o.o., Pula, OIB 40658662261, Šandaljska ulica - Via San Daniele 3, 52100 Pula</derivirana_varijabla>
  </DomainObject.Predmet.ProtustrankaWithAdressOIB>
  <DomainObject.Predmet.ProtustrankaNazivFormated>
    <izvorni_sadrzaj>AUTO SERVIS ŠIJANA j.d.o.o., Pula</izvorni_sadrzaj>
    <derivirana_varijabla naziv="DomainObject.Predmet.ProtustrankaNazivFormated_1">AUTO SERVIS ŠIJANA j.d.o.o., Pula</derivirana_varijabla>
  </DomainObject.Predmet.ProtustrankaNazivFormated>
  <DomainObject.Predmet.ProtustrankaNazivFormatedOIB>
    <izvorni_sadrzaj>AUTO SERVIS ŠIJANA j.d.o.o., Pula, OIB 40658662261</izvorni_sadrzaj>
    <derivirana_varijabla naziv="DomainObject.Predmet.ProtustrankaNazivFormatedOIB_1">AUTO SERVIS ŠIJANA j.d.o.o., Pula, OIB 40658662261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AUTO SERVIS ŠIJANA j.d.o.o., Pula zastupanog po punomoćniku Valter Može</item>
    </izvorni_sadrzaj>
    <derivirana_varijabla naziv="DomainObject.Predmet.ProtuStrankaListFormated_1">
      <item>AUTO SERVIS ŠIJANA j.d.o.o., Pula zastupanog po punomoćniku Valter Može</item>
    </derivirana_varijabla>
  </DomainObject.Predmet.ProtuStrankaListFormated>
  <DomainObject.Predmet.ProtuStrankaListFormatedOIB>
    <izvorni_sadrzaj>
      <item>AUTO SERVIS ŠIJANA j.d.o.o., Pula, OIB 40658662261 zastupanog po punomoćniku Valter Može</item>
    </izvorni_sadrzaj>
    <derivirana_varijabla naziv="DomainObject.Predmet.ProtuStrankaListFormatedOIB_1">
      <item>AUTO SERVIS ŠIJANA j.d.o.o., Pula, OIB 40658662261 zastupanog po punomoćniku Valter Može</item>
    </derivirana_varijabla>
  </DomainObject.Predmet.ProtuStrankaListFormatedOIB>
  <DomainObject.Predmet.ProtuStrankaListFormatedWithAdress>
    <izvorni_sadrzaj>
      <item>AUTO SERVIS ŠIJANA j.d.o.o., Pula, Šandaljska ulica - Via San Daniele 3, 52100 Pula zastupanog po punomoćniku Valter Može</item>
    </izvorni_sadrzaj>
    <derivirana_varijabla naziv="DomainObject.Predmet.ProtuStrankaListFormatedWithAdress_1">
      <item>AUTO SERVIS ŠIJANA j.d.o.o., Pula, Šandaljska ulica - Via San Daniele 3, 52100 Pula zastupanog po punomoćniku Valter Može</item>
    </derivirana_varijabla>
  </DomainObject.Predmet.ProtuStrankaListFormatedWithAdress>
  <DomainObject.Predmet.ProtuStrankaListFormatedWithAdressOIB>
    <izvorni_sadrzaj>
      <item>AUTO SERVIS ŠIJANA j.d.o.o., Pula, OIB 40658662261, Šandaljska ulica - Via San Daniele 3, 52100 Pula zastupanog po punomoćniku Valter Može</item>
    </izvorni_sadrzaj>
    <derivirana_varijabla naziv="DomainObject.Predmet.ProtuStrankaListFormatedWithAdressOIB_1">
      <item>AUTO SERVIS ŠIJANA j.d.o.o., Pula, OIB 40658662261, Šandaljska ulica - Via San Daniele 3, 52100 Pula zastupanog po punomoćniku Valter Može</item>
    </derivirana_varijabla>
  </DomainObject.Predmet.ProtuStrankaListFormatedWithAdressOIB>
  <DomainObject.Predmet.ProtuStrankaListNazivFormated>
    <izvorni_sadrzaj>
      <item>AUTO SERVIS ŠIJANA j.d.o.o., Pula</item>
    </izvorni_sadrzaj>
    <derivirana_varijabla naziv="DomainObject.Predmet.ProtuStrankaListNazivFormated_1">
      <item>AUTO SERVIS ŠIJANA j.d.o.o., Pula</item>
    </derivirana_varijabla>
  </DomainObject.Predmet.ProtuStrankaListNazivFormated>
  <DomainObject.Predmet.ProtuStrankaListNazivFormatedOIB>
    <izvorni_sadrzaj>
      <item>AUTO SERVIS ŠIJANA j.d.o.o., Pula, OIB 40658662261</item>
    </izvorni_sadrzaj>
    <derivirana_varijabla naziv="DomainObject.Predmet.ProtuStrankaListNazivFormatedOIB_1">
      <item>AUTO SERVIS ŠIJANA j.d.o.o., Pula, OIB 40658662261</item>
    </derivirana_varijabla>
  </DomainObject.Predmet.ProtuStrankaListNazivFormatedOIB>
  <DomainObject.Predmet.OstaliListFormated>
    <izvorni_sadrzaj>
      <item>Valter Može punomoćnik sudionika u postupku AUTO SERVIS ŠIJANA j.d.o.o., Pula</item>
      <item>Ljubenko Antonia</item>
    </izvorni_sadrzaj>
    <derivirana_varijabla naziv="DomainObject.Predmet.OstaliListFormated_1">
      <item>Valter Može punomoćnik sudionika u postupku AUTO SERVIS ŠIJANA j.d.o.o., Pula</item>
      <item>Ljubenko Antonia</item>
    </derivirana_varijabla>
  </DomainObject.Predmet.OstaliListFormated>
  <DomainObject.Predmet.OstaliListFormatedOIB>
    <izvorni_sadrzaj>
      <item>Valter Može, OIB 19245731041 punomoćnik sudionika u postupku AUTO SERVIS ŠIJANA j.d.o.o., Pula</item>
      <item>Ljubenko Antonia, OIB 38955759387</item>
    </izvorni_sadrzaj>
    <derivirana_varijabla naziv="DomainObject.Predmet.OstaliListFormatedOIB_1">
      <item>Valter Može, OIB 19245731041 punomoćnik sudionika u postupku AUTO SERVIS ŠIJANA j.d.o.o., Pula</item>
      <item>Ljubenko Antonia, OIB 38955759387</item>
    </derivirana_varijabla>
  </DomainObject.Predmet.OstaliListFormatedOIB>
  <DomainObject.Predmet.OstaliListFormatedWithAdress>
    <izvorni_sadrzaj>
      <item>Valter Može, Šandaljska Ulica 3, 52100 Pula punomoćnik sudionika u postupku AUTO SERVIS ŠIJANA j.d.o.o., Pula</item>
      <item>Ljubenko Antonia,  Ul. Bože Gumpca 53A, 52100 Pula</item>
    </izvorni_sadrzaj>
    <derivirana_varijabla naziv="DomainObject.Predmet.OstaliListFormatedWithAdress_1">
      <item>Valter Može, Šandaljska Ulica 3, 52100 Pula punomoćnik sudionika u postupku AUTO SERVIS ŠIJANA j.d.o.o., Pula</item>
      <item>Ljubenko Antonia,  Ul. Bože Gumpca 53A, 52100 Pula</item>
    </derivirana_varijabla>
  </DomainObject.Predmet.OstaliListFormatedWithAdress>
  <DomainObject.Predmet.OstaliListFormatedWithAdressOIB>
    <izvorni_sadrzaj>
      <item>Valter Može, OIB 19245731041, Šandaljska Ulica 3, 52100 Pula punomoćnik sudionika u postupku AUTO SERVIS ŠIJANA j.d.o.o., Pula</item>
      <item>Ljubenko Antonia, OIB 38955759387,  Ul. Bože Gumpca 53A, 52100 Pula</item>
    </izvorni_sadrzaj>
    <derivirana_varijabla naziv="DomainObject.Predmet.OstaliListFormatedWithAdressOIB_1">
      <item>Valter Može, OIB 19245731041, Šandaljska Ulica 3, 52100 Pula punomoćnik sudionika u postupku AUTO SERVIS ŠIJANA j.d.o.o., Pula</item>
      <item>Ljubenko Antonia, OIB 38955759387,  Ul. Bože Gumpca 53A, 52100 Pula</item>
    </derivirana_varijabla>
  </DomainObject.Predmet.OstaliListFormatedWithAdressOIB>
  <DomainObject.Predmet.OstaliListNazivFormated>
    <izvorni_sadrzaj>
      <item>Valter Može</item>
      <item>Ljubenko Antonia</item>
    </izvorni_sadrzaj>
    <derivirana_varijabla naziv="DomainObject.Predmet.OstaliListNazivFormated_1">
      <item>Valter Može</item>
      <item>Ljubenko Antonia</item>
    </derivirana_varijabla>
  </DomainObject.Predmet.OstaliListNazivFormated>
  <DomainObject.Predmet.OstaliListNazivFormatedOIB>
    <izvorni_sadrzaj>
      <item>Valter Može, OIB 19245731041</item>
      <item>Ljubenko Antonia, OIB 38955759387</item>
    </izvorni_sadrzaj>
    <derivirana_varijabla naziv="DomainObject.Predmet.OstaliListNazivFormatedOIB_1">
      <item>Valter Može, OIB 19245731041</item>
      <item>Ljubenko Antonia, OIB 38955759387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listopada 2023.</izvorni_sadrzaj>
    <derivirana_varijabla naziv="DomainObject.Datum_1">13. listopada 2023.</derivirana_varijabla>
  </DomainObject.Datum>
  <DomainObject.PoslovniBrojDokumenta>
    <izvorni_sadrzaj>St-323/2023-10</izvorni_sadrzaj>
    <derivirana_varijabla naziv="DomainObject.PoslovniBrojDokumenta_1">St-323/2023-10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AUTO SERVIS ŠIJANA j.d.o.o., Pula</izvorni_sadrzaj>
    <derivirana_varijabla naziv="DomainObject.Predmet.ProtustrankaIDrugi_1">AUTO SERVIS ŠIJANA j.d.o.o.,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AUTO SERVIS ŠIJANA j.d.o.o., Pula, OIB 40658662261, Šandaljska ulica - Via San Daniele 3, 52100 Pula</izvorni_sadrzaj>
    <derivirana_varijabla naziv="DomainObject.Predmet.ProtustrankaIDrugiAdressOIB_1">AUTO SERVIS ŠIJANA j.d.o.o., Pula, OIB 40658662261, Šandaljska ulica - Via San Daniele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SERVIS ŠIJANA j.d.o.o., Pula</item>
      <item>Financijska agencija (FINA)</item>
      <item>Valter Može</item>
      <item>Ljubenko Antonia</item>
    </izvorni_sadrzaj>
    <derivirana_varijabla naziv="DomainObject.Predmet.SudioniciListNaziv_1">
      <item>AUTO SERVIS ŠIJANA j.d.o.o., Pula</item>
      <item>Financijska agencija (FINA)</item>
      <item>Valter Može</item>
      <item>Ljubenko Antonia</item>
    </derivirana_varijabla>
  </DomainObject.Predmet.SudioniciListNaziv>
  <DomainObject.Predmet.SudioniciListAdressOIB>
    <izvorni_sadrzaj>
      <item>AUTO SERVIS ŠIJANA j.d.o.o., Pula, OIB 40658662261, Šandaljska ulica - Via San Daniele 3,52100 Pula</item>
      <item>Financijska agencija (FINA), OIB 85821130368, GIARDINI 5,52100 Pula</item>
      <item>Valter Može, OIB 19245731041, Šandaljska Ulica 3,52100 Pula</item>
      <item>Ljubenko Antonia, OIB 38955759387,  Ul. Bože Gumpca 53A,52100 Pula</item>
    </izvorni_sadrzaj>
    <derivirana_varijabla naziv="DomainObject.Predmet.SudioniciListAdressOIB_1">
      <item>AUTO SERVIS ŠIJANA j.d.o.o., Pula, OIB 40658662261, Šandaljska ulica - Via San Daniele 3,52100 Pula</item>
      <item>Financijska agencija (FINA), OIB 85821130368, GIARDINI 5,52100 Pula</item>
      <item>Valter Može, OIB 19245731041, Šandaljska Ulica 3,52100 Pula</item>
      <item>Ljubenko Antonia, OIB 38955759387,  Ul. Bože Gumpca 53A,52100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40658662261</item>
      <item>, OIB 85821130368</item>
      <item>, OIB 19245731041</item>
      <item>, OIB 38955759387</item>
    </izvorni_sadrzaj>
    <derivirana_varijabla naziv="DomainObject.Predmet.SudioniciListNazivOIB_1">
      <item>, OIB 40658662261</item>
      <item>, OIB 85821130368</item>
      <item>, OIB 19245731041</item>
      <item>, OIB 38955759387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kolovoza 2023.</izvorni_sadrzaj>
    <derivirana_varijabla naziv="DomainObject.Predmet.DatumPocetkaProcesa_1">1.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E366B0-0ED1-47E2-81BB-EA6E2A3EE4B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175</properties:Words>
  <properties:Characters>1006</properties:Characters>
  <properties:Lines>49</properties:Lines>
  <properties:Paragraphs>22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1247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2023-10-12T12:11:00Z</dcterms:created>
  <dc:creator>epincin</dc:creator>
  <cp:lastModifiedBy>Sanja Prodan</cp:lastModifiedBy>
  <cp:lastPrinted>2015-12-17T09:17:00Z</cp:lastPrinted>
  <dcterms:modified xmlns:xsi="http://www.w3.org/2001/XMLSchema-instance" xsi:type="dcterms:W3CDTF">2023-10-13T11:25:00Z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St-323/2023-10 / Zapisnik - Ročište radi rasprave o uvjetima za otvaranje steč. post. (St-323-2023-10 (10,15) auto servis šijana.docx)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